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84DE8" w14:textId="77777777" w:rsidR="00251055" w:rsidRDefault="00251055" w:rsidP="002510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RETHERFELD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61D19A7E" w14:textId="77777777" w:rsidR="00251055" w:rsidRDefault="00251055" w:rsidP="002510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20AC1D" w14:textId="77777777" w:rsidR="00251055" w:rsidRDefault="00251055" w:rsidP="002510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77B44C" w14:textId="77777777" w:rsidR="00251055" w:rsidRDefault="00251055" w:rsidP="002510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sister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Retherfeld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junior, of Hertfordshire(q.v.).</w:t>
      </w:r>
    </w:p>
    <w:p w14:paraId="144C8055" w14:textId="77777777" w:rsidR="00251055" w:rsidRDefault="00251055" w:rsidP="002510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55E4039C" w14:textId="77777777" w:rsidR="00251055" w:rsidRDefault="00251055" w:rsidP="002510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6B637F" w14:textId="77777777" w:rsidR="00251055" w:rsidRDefault="00251055" w:rsidP="002510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D4C139" w14:textId="77777777" w:rsidR="00251055" w:rsidRDefault="00251055" w:rsidP="002510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She had a bequest in John’s Will.   (ibid.)</w:t>
      </w:r>
    </w:p>
    <w:p w14:paraId="4605897D" w14:textId="77777777" w:rsidR="00251055" w:rsidRDefault="00251055" w:rsidP="002510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785BD2" w14:textId="77777777" w:rsidR="00251055" w:rsidRDefault="00251055" w:rsidP="002510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677834" w14:textId="77777777" w:rsidR="00251055" w:rsidRDefault="00251055" w:rsidP="002510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783494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D3ED0" w14:textId="77777777" w:rsidR="00251055" w:rsidRDefault="00251055" w:rsidP="009139A6">
      <w:r>
        <w:separator/>
      </w:r>
    </w:p>
  </w:endnote>
  <w:endnote w:type="continuationSeparator" w:id="0">
    <w:p w14:paraId="5C4F60AE" w14:textId="77777777" w:rsidR="00251055" w:rsidRDefault="002510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397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7F15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F5B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4336E" w14:textId="77777777" w:rsidR="00251055" w:rsidRDefault="00251055" w:rsidP="009139A6">
      <w:r>
        <w:separator/>
      </w:r>
    </w:p>
  </w:footnote>
  <w:footnote w:type="continuationSeparator" w:id="0">
    <w:p w14:paraId="3C9CC0A3" w14:textId="77777777" w:rsidR="00251055" w:rsidRDefault="002510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979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7CB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71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055"/>
    <w:rsid w:val="000666E0"/>
    <w:rsid w:val="00251055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B4E85"/>
  <w15:chartTrackingRefBased/>
  <w15:docId w15:val="{096E0345-1FA3-470F-B7F1-DBF46A8E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2022-03-16T21:29:00Z</dcterms:created>
  <dcterms:modified xsi:type="dcterms:W3CDTF">2022-03-16T21:30:00Z</dcterms:modified>
</cp:coreProperties>
</file>